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825DC" w14:textId="77777777" w:rsidR="00502F04" w:rsidRDefault="00502F04" w:rsidP="00502F0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Sir John BASSET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3431308E" w14:textId="77777777" w:rsidR="00502F04" w:rsidRDefault="00502F04" w:rsidP="00502F04">
      <w:pPr>
        <w:pStyle w:val="NoSpacing"/>
        <w:rPr>
          <w:rFonts w:eastAsia="Times New Roman" w:cs="Times New Roman"/>
          <w:szCs w:val="24"/>
        </w:rPr>
      </w:pPr>
    </w:p>
    <w:p w14:paraId="5E208F66" w14:textId="77777777" w:rsidR="00502F04" w:rsidRDefault="00502F04" w:rsidP="00502F04">
      <w:pPr>
        <w:pStyle w:val="NoSpacing"/>
        <w:rPr>
          <w:rFonts w:eastAsia="Times New Roman" w:cs="Times New Roman"/>
          <w:szCs w:val="24"/>
        </w:rPr>
      </w:pPr>
    </w:p>
    <w:p w14:paraId="222A37C3" w14:textId="77777777" w:rsidR="00502F04" w:rsidRDefault="00502F04" w:rsidP="00502F0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Aug.1484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Tregony</w:t>
      </w:r>
      <w:proofErr w:type="spellEnd"/>
      <w:r>
        <w:rPr>
          <w:rFonts w:eastAsia="Times New Roman" w:cs="Times New Roman"/>
          <w:szCs w:val="24"/>
        </w:rPr>
        <w:t xml:space="preserve"> Borough,</w:t>
      </w:r>
    </w:p>
    <w:p w14:paraId="48AA0968" w14:textId="77777777" w:rsidR="00502F04" w:rsidRDefault="00502F04" w:rsidP="00502F0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Cornwall,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if Thomas </w:t>
      </w:r>
      <w:proofErr w:type="spellStart"/>
      <w:r>
        <w:rPr>
          <w:rFonts w:eastAsia="Times New Roman" w:cs="Times New Roman"/>
          <w:szCs w:val="24"/>
        </w:rPr>
        <w:t>Kyllygrewe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3E37C541" w14:textId="77777777" w:rsidR="00502F04" w:rsidRDefault="00502F04" w:rsidP="00502F0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C972CB8" w14:textId="77777777" w:rsidR="00502F04" w:rsidRDefault="00502F04" w:rsidP="00502F0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p.80)</w:t>
      </w:r>
    </w:p>
    <w:p w14:paraId="4E9B9471" w14:textId="77777777" w:rsidR="00502F04" w:rsidRDefault="00502F04" w:rsidP="00502F04">
      <w:pPr>
        <w:pStyle w:val="NoSpacing"/>
        <w:rPr>
          <w:rFonts w:eastAsia="Times New Roman" w:cs="Times New Roman"/>
          <w:szCs w:val="24"/>
        </w:rPr>
      </w:pPr>
    </w:p>
    <w:p w14:paraId="419A87CB" w14:textId="77777777" w:rsidR="00502F04" w:rsidRDefault="00502F04" w:rsidP="00502F04">
      <w:pPr>
        <w:pStyle w:val="NoSpacing"/>
        <w:rPr>
          <w:rFonts w:eastAsia="Times New Roman" w:cs="Times New Roman"/>
          <w:szCs w:val="24"/>
        </w:rPr>
      </w:pPr>
    </w:p>
    <w:p w14:paraId="6058614B" w14:textId="77777777" w:rsidR="00502F04" w:rsidRDefault="00502F04" w:rsidP="00502F0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June 2023</w:t>
      </w:r>
    </w:p>
    <w:p w14:paraId="145FAFC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781F2" w14:textId="77777777" w:rsidR="00502F04" w:rsidRDefault="00502F04" w:rsidP="009139A6">
      <w:r>
        <w:separator/>
      </w:r>
    </w:p>
  </w:endnote>
  <w:endnote w:type="continuationSeparator" w:id="0">
    <w:p w14:paraId="618339BE" w14:textId="77777777" w:rsidR="00502F04" w:rsidRDefault="00502F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053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330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306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7712F" w14:textId="77777777" w:rsidR="00502F04" w:rsidRDefault="00502F04" w:rsidP="009139A6">
      <w:r>
        <w:separator/>
      </w:r>
    </w:p>
  </w:footnote>
  <w:footnote w:type="continuationSeparator" w:id="0">
    <w:p w14:paraId="661B8788" w14:textId="77777777" w:rsidR="00502F04" w:rsidRDefault="00502F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7C9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5CC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CE9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F04"/>
    <w:rsid w:val="000666E0"/>
    <w:rsid w:val="002510B7"/>
    <w:rsid w:val="00502F0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10E36"/>
  <w15:chartTrackingRefBased/>
  <w15:docId w15:val="{0ED606D1-1EF1-4EE4-B398-B7D6D5CED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2023-06-14T20:38:00Z</dcterms:created>
  <dcterms:modified xsi:type="dcterms:W3CDTF">2023-06-14T20:39:00Z</dcterms:modified>
</cp:coreProperties>
</file>